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2376"/>
      </w:tblGrid>
      <w:tr w:rsidR="00C919DE" w:rsidRPr="00D440A6" w:rsidTr="00F477F0">
        <w:tc>
          <w:tcPr>
            <w:tcW w:w="6912" w:type="dxa"/>
            <w:shd w:val="clear" w:color="auto" w:fill="auto"/>
          </w:tcPr>
          <w:p w:rsidR="00C919DE" w:rsidRPr="00D440A6" w:rsidRDefault="003C0DEE" w:rsidP="00DB0F21">
            <w:pPr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D440A6">
              <w:rPr>
                <w:rFonts w:ascii="Times New Roman" w:hAnsi="Times New Roman"/>
                <w:b/>
              </w:rPr>
              <w:br/>
            </w:r>
            <w:r w:rsidR="00C919DE" w:rsidRPr="00D440A6">
              <w:rPr>
                <w:rFonts w:ascii="Times New Roman" w:hAnsi="Times New Roman"/>
                <w:b/>
              </w:rPr>
              <w:t>Onderwerp</w:t>
            </w:r>
          </w:p>
          <w:p w:rsidR="00C919DE" w:rsidRPr="00D440A6" w:rsidRDefault="00A673BD" w:rsidP="003D5BE8">
            <w:pPr>
              <w:shd w:val="solid" w:color="FFFFFF" w:fill="FFFFFF"/>
              <w:spacing w:after="0" w:line="216" w:lineRule="exact"/>
            </w:pPr>
            <w:r w:rsidRPr="00D440A6">
              <w:rPr>
                <w:rFonts w:ascii="Times New Roman" w:hAnsi="Times New Roman"/>
              </w:rPr>
              <w:t>Effecten meicirculaire 2016</w:t>
            </w:r>
            <w:r w:rsidR="00C919DE" w:rsidRPr="00D440A6">
              <w:rPr>
                <w:rFonts w:ascii="Times New Roman" w:hAnsi="Times New Roman"/>
              </w:rPr>
              <w:fldChar w:fldCharType="begin"/>
            </w:r>
            <w:r w:rsidR="00C919DE" w:rsidRPr="00D440A6">
              <w:rPr>
                <w:rFonts w:ascii="Times New Roman" w:hAnsi="Times New Roman"/>
              </w:rPr>
              <w:instrText xml:space="preserve"> IF "Raadsstuk"="Informatienota" "Raadsstuk (2013/243121)</w:instrText>
            </w:r>
          </w:p>
          <w:p w:rsidR="00C919DE" w:rsidRPr="00D440A6" w:rsidRDefault="00C919DE" w:rsidP="003D5BE8">
            <w:pPr>
              <w:shd w:val="solid" w:color="FFFFFF" w:fill="FFFFFF"/>
              <w:spacing w:after="0" w:line="216" w:lineRule="exact"/>
            </w:pPr>
            <w:r w:rsidRPr="00D440A6">
              <w:rPr>
                <w:rFonts w:ascii="Times New Roman" w:hAnsi="Times New Roman"/>
              </w:rPr>
              <w:instrText xml:space="preserve">" "" \* MERGEFORMAT </w:instrText>
            </w:r>
            <w:r w:rsidRPr="00D440A6">
              <w:rPr>
                <w:rFonts w:ascii="Times New Roman" w:hAnsi="Times New Roman"/>
              </w:rPr>
              <w:fldChar w:fldCharType="end"/>
            </w:r>
            <w:r w:rsidRPr="00D440A6">
              <w:rPr>
                <w:rFonts w:ascii="Times New Roman" w:hAnsi="Times New Roman"/>
              </w:rPr>
              <w:fldChar w:fldCharType="begin"/>
            </w:r>
            <w:r w:rsidRPr="00D440A6">
              <w:rPr>
                <w:rFonts w:ascii="Times New Roman" w:hAnsi="Times New Roman"/>
              </w:rPr>
              <w:instrText xml:space="preserve"> IF "Raadsstuk"="Opinie nota" "Raadsstuk (2013/243121)</w:instrText>
            </w:r>
          </w:p>
          <w:p w:rsidR="00C919DE" w:rsidRPr="00D440A6" w:rsidRDefault="00C919DE" w:rsidP="003D5BE8">
            <w:pPr>
              <w:shd w:val="solid" w:color="FFFFFF" w:fill="FFFFFF"/>
              <w:spacing w:after="0" w:line="216" w:lineRule="exact"/>
            </w:pPr>
            <w:r w:rsidRPr="00D440A6">
              <w:rPr>
                <w:rFonts w:ascii="Times New Roman" w:hAnsi="Times New Roman"/>
              </w:rPr>
              <w:instrText xml:space="preserve">" "" \* MERGEFORMAT </w:instrText>
            </w:r>
            <w:r w:rsidRPr="00D440A6">
              <w:rPr>
                <w:rFonts w:ascii="Times New Roman" w:hAnsi="Times New Roman"/>
              </w:rPr>
              <w:fldChar w:fldCharType="end"/>
            </w:r>
            <w:r w:rsidRPr="00D440A6">
              <w:rPr>
                <w:rFonts w:ascii="Times New Roman" w:hAnsi="Times New Roman"/>
              </w:rPr>
              <w:fldChar w:fldCharType="begin"/>
            </w:r>
            <w:r w:rsidRPr="00D440A6">
              <w:rPr>
                <w:rFonts w:ascii="Times New Roman" w:hAnsi="Times New Roman"/>
              </w:rPr>
              <w:instrText xml:space="preserve"> IF "Raadsstuk"="Raadsbesluit" "Raadsstuk (2013/243121)</w:instrText>
            </w:r>
          </w:p>
          <w:p w:rsidR="00C919DE" w:rsidRPr="00D440A6" w:rsidRDefault="00C919DE" w:rsidP="003D5BE8">
            <w:pPr>
              <w:shd w:val="solid" w:color="FFFFFF" w:fill="FFFFFF"/>
              <w:spacing w:after="0" w:line="216" w:lineRule="exact"/>
            </w:pPr>
            <w:r w:rsidRPr="00D440A6">
              <w:rPr>
                <w:rFonts w:ascii="Times New Roman" w:hAnsi="Times New Roman"/>
              </w:rPr>
              <w:instrText xml:space="preserve">" "" \* MERGEFORMAT </w:instrText>
            </w:r>
            <w:r w:rsidRPr="00D440A6">
              <w:rPr>
                <w:rFonts w:ascii="Times New Roman" w:hAnsi="Times New Roman"/>
              </w:rPr>
              <w:fldChar w:fldCharType="end"/>
            </w:r>
            <w:r w:rsidRPr="00D440A6">
              <w:rPr>
                <w:rFonts w:ascii="Times New Roman" w:hAnsi="Times New Roman"/>
              </w:rPr>
              <w:fldChar w:fldCharType="begin"/>
            </w:r>
            <w:r w:rsidRPr="00D440A6">
              <w:rPr>
                <w:rFonts w:ascii="Times New Roman" w:hAnsi="Times New Roman"/>
              </w:rPr>
              <w:instrText xml:space="preserve"> IF "Raadsstuk"="Raadsvoorstel" "Raadsstuk (2013/243121)</w:instrText>
            </w:r>
          </w:p>
          <w:p w:rsidR="00C919DE" w:rsidRPr="00D440A6" w:rsidRDefault="00C919DE" w:rsidP="003D5BE8">
            <w:pPr>
              <w:shd w:val="solid" w:color="FFFFFF" w:fill="FFFFFF"/>
              <w:spacing w:after="0" w:line="216" w:lineRule="exact"/>
            </w:pPr>
            <w:r w:rsidRPr="00D440A6">
              <w:rPr>
                <w:rFonts w:ascii="Times New Roman" w:hAnsi="Times New Roman"/>
              </w:rPr>
              <w:instrText xml:space="preserve">" "" \* MERGEFORMAT </w:instrText>
            </w:r>
            <w:r w:rsidRPr="00D440A6">
              <w:rPr>
                <w:rFonts w:ascii="Times New Roman" w:hAnsi="Times New Roman"/>
              </w:rPr>
              <w:fldChar w:fldCharType="end"/>
            </w:r>
            <w:r w:rsidRPr="00D440A6">
              <w:rPr>
                <w:rFonts w:ascii="Times New Roman" w:hAnsi="Times New Roman"/>
              </w:rPr>
              <w:fldChar w:fldCharType="begin"/>
            </w:r>
            <w:r w:rsidRPr="00D440A6">
              <w:rPr>
                <w:rFonts w:ascii="Times New Roman" w:hAnsi="Times New Roman"/>
              </w:rPr>
              <w:instrText xml:space="preserve"> IF "Raadsstuk"="College besluit" "Raadsstuk (2013/243121)</w:instrText>
            </w:r>
          </w:p>
          <w:p w:rsidR="00C919DE" w:rsidRPr="00D440A6" w:rsidRDefault="00C919DE" w:rsidP="003D5BE8">
            <w:pPr>
              <w:shd w:val="solid" w:color="FFFFFF" w:fill="FFFFFF"/>
              <w:spacing w:after="0" w:line="216" w:lineRule="exact"/>
            </w:pPr>
            <w:r w:rsidRPr="00D440A6">
              <w:rPr>
                <w:rFonts w:ascii="Times New Roman" w:hAnsi="Times New Roman"/>
              </w:rPr>
              <w:instrText xml:space="preserve">" "" \* MERGEFORMAT </w:instrText>
            </w:r>
            <w:r w:rsidRPr="00D440A6">
              <w:rPr>
                <w:rFonts w:ascii="Times New Roman" w:hAnsi="Times New Roman"/>
              </w:rPr>
              <w:fldChar w:fldCharType="end"/>
            </w:r>
            <w:r w:rsidRPr="00D440A6">
              <w:rPr>
                <w:rFonts w:ascii="Times New Roman" w:hAnsi="Times New Roman"/>
              </w:rPr>
              <w:fldChar w:fldCharType="begin"/>
            </w:r>
            <w:r w:rsidRPr="00D440A6">
              <w:rPr>
                <w:rFonts w:ascii="Times New Roman" w:hAnsi="Times New Roman"/>
              </w:rPr>
              <w:instrText xml:space="preserve"> IF "Raadsstuk"="College brief" "Raadsstuk (2013/243121)</w:instrText>
            </w:r>
          </w:p>
          <w:p w:rsidR="00C919DE" w:rsidRPr="00D440A6" w:rsidRDefault="00C919DE" w:rsidP="003D5BE8">
            <w:pPr>
              <w:spacing w:after="0"/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</w:rPr>
              <w:instrText xml:space="preserve">" "" \* MERGEFORMAT </w:instrText>
            </w:r>
            <w:r w:rsidRPr="00D440A6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376" w:type="dxa"/>
            <w:shd w:val="clear" w:color="auto" w:fill="auto"/>
          </w:tcPr>
          <w:p w:rsidR="0056196C" w:rsidRPr="00D440A6" w:rsidRDefault="003C0DEE" w:rsidP="00F477F0">
            <w:pPr>
              <w:spacing w:after="0"/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  <w:b/>
              </w:rPr>
              <w:br/>
            </w:r>
            <w:r w:rsidR="0056196C" w:rsidRPr="00D440A6">
              <w:rPr>
                <w:rFonts w:ascii="Times New Roman" w:hAnsi="Times New Roman"/>
                <w:b/>
              </w:rPr>
              <w:t>Bestuurlijk Behandelvoorstel:</w:t>
            </w:r>
          </w:p>
          <w:p w:rsidR="00C919DE" w:rsidRPr="00D440A6" w:rsidRDefault="005F0612" w:rsidP="00F477F0">
            <w:pPr>
              <w:spacing w:after="0"/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</w:rPr>
              <w:t>(</w:t>
            </w:r>
            <w:r w:rsidR="00A673BD" w:rsidRPr="00D440A6">
              <w:rPr>
                <w:rFonts w:ascii="Times New Roman" w:hAnsi="Times New Roman"/>
              </w:rPr>
              <w:t>2016</w:t>
            </w:r>
            <w:r w:rsidRPr="00D440A6">
              <w:rPr>
                <w:rFonts w:ascii="Times New Roman" w:hAnsi="Times New Roman"/>
              </w:rPr>
              <w:t>/</w:t>
            </w:r>
            <w:r w:rsidR="00A673BD" w:rsidRPr="00D440A6">
              <w:rPr>
                <w:rFonts w:ascii="Times New Roman" w:hAnsi="Times New Roman"/>
              </w:rPr>
              <w:t>284922</w:t>
            </w:r>
            <w:r w:rsidRPr="00D440A6">
              <w:rPr>
                <w:rFonts w:ascii="Times New Roman" w:hAnsi="Times New Roman"/>
              </w:rPr>
              <w:t>)</w:t>
            </w:r>
          </w:p>
        </w:tc>
      </w:tr>
      <w:tr w:rsidR="00177EE4" w:rsidRPr="00D440A6" w:rsidTr="00F477F0">
        <w:tc>
          <w:tcPr>
            <w:tcW w:w="6912" w:type="dxa"/>
            <w:shd w:val="clear" w:color="auto" w:fill="auto"/>
          </w:tcPr>
          <w:p w:rsidR="00177EE4" w:rsidRPr="00D440A6" w:rsidRDefault="003C0DEE" w:rsidP="00F477F0">
            <w:pPr>
              <w:rPr>
                <w:rFonts w:ascii="Times New Roman" w:hAnsi="Times New Roman"/>
                <w:b/>
              </w:rPr>
            </w:pPr>
            <w:r w:rsidRPr="00D440A6">
              <w:rPr>
                <w:rFonts w:ascii="Times New Roman" w:hAnsi="Times New Roman"/>
                <w:b/>
              </w:rPr>
              <w:br/>
            </w:r>
            <w:r w:rsidR="00177EE4" w:rsidRPr="00D440A6">
              <w:rPr>
                <w:rFonts w:ascii="Times New Roman" w:hAnsi="Times New Roman"/>
                <w:b/>
              </w:rPr>
              <w:t>Behandelvoorstel voor commissie en raad</w:t>
            </w:r>
          </w:p>
          <w:p w:rsidR="007F3383" w:rsidRPr="00D440A6" w:rsidRDefault="008E004D" w:rsidP="003D5BE8">
            <w:pPr>
              <w:spacing w:after="0"/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  <w:i/>
              </w:rPr>
              <w:t>B&amp;W stuurt het voorstel naar de commissie</w:t>
            </w:r>
            <w:r w:rsidRPr="00D440A6">
              <w:rPr>
                <w:rFonts w:ascii="Times New Roman" w:hAnsi="Times New Roman"/>
              </w:rPr>
              <w:t xml:space="preserve"> </w:t>
            </w:r>
          </w:p>
          <w:p w:rsidR="00177EE4" w:rsidRPr="00D440A6" w:rsidRDefault="00FF26CF" w:rsidP="003D5BE8">
            <w:pPr>
              <w:spacing w:after="0"/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</w:rPr>
              <w:t xml:space="preserve"> </w:t>
            </w:r>
          </w:p>
          <w:p w:rsidR="00A673BD" w:rsidRPr="00D440A6" w:rsidRDefault="00A67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</w:rPr>
              <w:t>niet van toepassing</w:t>
            </w:r>
          </w:p>
          <w:p w:rsidR="007F3383" w:rsidRPr="00D440A6" w:rsidRDefault="007F3383" w:rsidP="003D5BE8">
            <w:pPr>
              <w:spacing w:after="0"/>
              <w:rPr>
                <w:rFonts w:ascii="Times New Roman" w:hAnsi="Times New Roman"/>
              </w:rPr>
            </w:pPr>
          </w:p>
          <w:p w:rsidR="00A673BD" w:rsidRPr="00D440A6" w:rsidRDefault="00B87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  <w:noProof/>
              </w:rPr>
              <w:fldChar w:fldCharType="begin"/>
            </w:r>
            <w:r w:rsidRPr="00D440A6">
              <w:rPr>
                <w:rFonts w:ascii="Times New Roman" w:hAnsi="Times New Roman"/>
                <w:noProof/>
              </w:rPr>
              <w:instrText xml:space="preserve"> IF "</w:instrText>
            </w:r>
            <w:r w:rsidR="00A673BD" w:rsidRPr="00D440A6">
              <w:rPr>
                <w:rFonts w:ascii="Times New Roman" w:hAnsi="Times New Roman"/>
              </w:rPr>
              <w:instrText>Betrekken bij behandeling Kadernota 2016.</w:instrText>
            </w:r>
          </w:p>
          <w:p w:rsidR="00B8707F" w:rsidRPr="00D440A6" w:rsidRDefault="00B8707F" w:rsidP="003D5BE8">
            <w:pPr>
              <w:spacing w:after="0"/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  <w:noProof/>
              </w:rPr>
              <w:instrText>" = "" "" "</w:instrText>
            </w:r>
            <w:r w:rsidRPr="00D440A6">
              <w:rPr>
                <w:rFonts w:ascii="Times New Roman" w:hAnsi="Times New Roman"/>
                <w:i/>
              </w:rPr>
              <w:instrText xml:space="preserve"> t.a.v. het concept- raadsbesluit</w:instrText>
            </w:r>
            <w:r w:rsidRPr="00D440A6">
              <w:rPr>
                <w:rFonts w:ascii="Times New Roman" w:hAnsi="Times New Roman"/>
              </w:rPr>
              <w:instrText xml:space="preserve">: </w:instrText>
            </w:r>
          </w:p>
          <w:p w:rsidR="00A673BD" w:rsidRPr="00D440A6" w:rsidRDefault="00A67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</w:rPr>
              <w:instrText>Betrekken bij behandeling Kadernota 2016.</w:instrText>
            </w:r>
          </w:p>
          <w:p w:rsidR="00A673BD" w:rsidRPr="00D440A6" w:rsidRDefault="00B8707F" w:rsidP="003D5BE8">
            <w:pPr>
              <w:spacing w:after="0"/>
              <w:rPr>
                <w:rFonts w:ascii="Times New Roman" w:hAnsi="Times New Roman"/>
                <w:noProof/>
              </w:rPr>
            </w:pPr>
            <w:r w:rsidRPr="00D440A6">
              <w:rPr>
                <w:rFonts w:ascii="Times New Roman" w:hAnsi="Times New Roman"/>
                <w:noProof/>
              </w:rPr>
              <w:instrText>"</w:instrText>
            </w:r>
            <w:r w:rsidRPr="00D440A6">
              <w:rPr>
                <w:rFonts w:ascii="Times New Roman" w:hAnsi="Times New Roman"/>
                <w:noProof/>
              </w:rPr>
              <w:fldChar w:fldCharType="separate"/>
            </w:r>
            <w:r w:rsidR="00A673BD" w:rsidRPr="00D440A6">
              <w:rPr>
                <w:rFonts w:ascii="Times New Roman" w:hAnsi="Times New Roman"/>
                <w:i/>
                <w:noProof/>
              </w:rPr>
              <w:t>t.a.v. het concept- raadsbesluit</w:t>
            </w:r>
            <w:r w:rsidR="00A673BD" w:rsidRPr="00D440A6">
              <w:rPr>
                <w:rFonts w:ascii="Times New Roman" w:hAnsi="Times New Roman"/>
                <w:noProof/>
              </w:rPr>
              <w:t xml:space="preserve">: </w:t>
            </w:r>
          </w:p>
          <w:p w:rsidR="00A673BD" w:rsidRPr="00D440A6" w:rsidRDefault="00A67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</w:rPr>
            </w:pPr>
            <w:r w:rsidRPr="00D440A6">
              <w:rPr>
                <w:rFonts w:ascii="Times New Roman" w:hAnsi="Times New Roman"/>
                <w:noProof/>
              </w:rPr>
              <w:t>Betrekken bij behandeling Kadernota 2016.</w:t>
            </w:r>
          </w:p>
          <w:p w:rsidR="00564543" w:rsidRPr="00D440A6" w:rsidRDefault="00B8707F" w:rsidP="009E6B74">
            <w:pPr>
              <w:spacing w:after="0"/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2376" w:type="dxa"/>
            <w:shd w:val="clear" w:color="auto" w:fill="auto"/>
          </w:tcPr>
          <w:p w:rsidR="00F477F0" w:rsidRPr="00D440A6" w:rsidRDefault="003C0DEE" w:rsidP="00F477F0">
            <w:pPr>
              <w:spacing w:after="0"/>
              <w:rPr>
                <w:rFonts w:ascii="Times New Roman" w:hAnsi="Times New Roman"/>
                <w:b/>
              </w:rPr>
            </w:pPr>
            <w:r w:rsidRPr="00D440A6">
              <w:rPr>
                <w:rFonts w:ascii="Times New Roman" w:hAnsi="Times New Roman"/>
                <w:b/>
              </w:rPr>
              <w:br/>
            </w:r>
            <w:r w:rsidR="00F477F0" w:rsidRPr="00D440A6">
              <w:rPr>
                <w:rFonts w:ascii="Times New Roman" w:hAnsi="Times New Roman"/>
                <w:b/>
              </w:rPr>
              <w:t>Afdeling:</w:t>
            </w:r>
          </w:p>
          <w:p w:rsidR="00564543" w:rsidRPr="00D440A6" w:rsidRDefault="00A673BD" w:rsidP="009E6B74">
            <w:pPr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</w:rPr>
              <w:t>CS/SB</w:t>
            </w:r>
          </w:p>
          <w:p w:rsidR="00F477F0" w:rsidRPr="00D440A6" w:rsidRDefault="005F0612" w:rsidP="00F477F0">
            <w:pPr>
              <w:spacing w:after="0"/>
              <w:rPr>
                <w:rFonts w:ascii="Times New Roman" w:hAnsi="Times New Roman"/>
                <w:b/>
              </w:rPr>
            </w:pPr>
            <w:r w:rsidRPr="00D440A6">
              <w:rPr>
                <w:rFonts w:ascii="Times New Roman" w:hAnsi="Times New Roman"/>
                <w:b/>
              </w:rPr>
              <w:t>Auteur:</w:t>
            </w:r>
          </w:p>
          <w:p w:rsidR="005F0612" w:rsidRPr="00D440A6" w:rsidRDefault="00A673BD" w:rsidP="009E6B74">
            <w:pPr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</w:rPr>
              <w:t>Stigter, W.H.C.</w:t>
            </w:r>
          </w:p>
          <w:p w:rsidR="00F477F0" w:rsidRPr="00D440A6" w:rsidRDefault="005F0612" w:rsidP="009E6B74">
            <w:pPr>
              <w:spacing w:after="0"/>
              <w:rPr>
                <w:rFonts w:ascii="Times New Roman" w:hAnsi="Times New Roman"/>
                <w:b/>
              </w:rPr>
            </w:pPr>
            <w:r w:rsidRPr="00D440A6">
              <w:rPr>
                <w:rFonts w:ascii="Times New Roman" w:hAnsi="Times New Roman"/>
                <w:b/>
              </w:rPr>
              <w:t>Email:</w:t>
            </w:r>
          </w:p>
          <w:p w:rsidR="005F0612" w:rsidRPr="00D440A6" w:rsidRDefault="00A673BD" w:rsidP="005F0612">
            <w:pPr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</w:rPr>
              <w:t>wstigter@haarlem.nl</w:t>
            </w:r>
          </w:p>
          <w:p w:rsidR="00F477F0" w:rsidRPr="00D440A6" w:rsidRDefault="005F0612" w:rsidP="009E6B74">
            <w:pPr>
              <w:spacing w:after="0"/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  <w:b/>
              </w:rPr>
              <w:t>Telefoonnr</w:t>
            </w:r>
            <w:r w:rsidR="009E6B74" w:rsidRPr="00D440A6">
              <w:rPr>
                <w:rFonts w:ascii="Times New Roman" w:hAnsi="Times New Roman"/>
                <w:b/>
              </w:rPr>
              <w:t>:</w:t>
            </w:r>
            <w:r w:rsidRPr="00D440A6">
              <w:rPr>
                <w:rFonts w:ascii="Times New Roman" w:hAnsi="Times New Roman"/>
                <w:b/>
              </w:rPr>
              <w:t xml:space="preserve"> </w:t>
            </w:r>
          </w:p>
          <w:p w:rsidR="00177EE4" w:rsidRPr="00D440A6" w:rsidRDefault="00A673BD" w:rsidP="005F0612">
            <w:pPr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</w:rPr>
              <w:t>023-5113062</w:t>
            </w:r>
          </w:p>
        </w:tc>
      </w:tr>
      <w:tr w:rsidR="00162318" w:rsidRPr="00D440A6" w:rsidTr="00F477F0">
        <w:tc>
          <w:tcPr>
            <w:tcW w:w="6912" w:type="dxa"/>
            <w:shd w:val="clear" w:color="auto" w:fill="auto"/>
          </w:tcPr>
          <w:p w:rsidR="00F477F0" w:rsidRPr="00D440A6" w:rsidRDefault="003C0DEE" w:rsidP="00F477F0">
            <w:pPr>
              <w:rPr>
                <w:rFonts w:ascii="Times New Roman" w:hAnsi="Times New Roman"/>
                <w:b/>
              </w:rPr>
            </w:pPr>
            <w:r w:rsidRPr="00D440A6">
              <w:rPr>
                <w:rFonts w:ascii="Times New Roman" w:hAnsi="Times New Roman"/>
                <w:b/>
              </w:rPr>
              <w:br/>
            </w:r>
            <w:r w:rsidR="00162318" w:rsidRPr="00D440A6">
              <w:rPr>
                <w:rFonts w:ascii="Times New Roman" w:hAnsi="Times New Roman"/>
                <w:b/>
              </w:rPr>
              <w:t xml:space="preserve">Bestuurlijke context </w:t>
            </w:r>
          </w:p>
          <w:p w:rsidR="00A673BD" w:rsidRPr="00D440A6" w:rsidRDefault="00A67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</w:rPr>
              <w:t>Na ontvangst van de meicirculaire van het Rijk wordt de raad geïnformeerd over de financiële consequenties om deze te kunnen betrekken bij het vaststellen van de Kadernota.</w:t>
            </w:r>
          </w:p>
          <w:p w:rsidR="00D81F12" w:rsidRPr="00D440A6" w:rsidRDefault="00D81F12" w:rsidP="009E6B7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76" w:type="dxa"/>
            <w:shd w:val="clear" w:color="auto" w:fill="auto"/>
          </w:tcPr>
          <w:p w:rsidR="009E6B74" w:rsidRPr="00D440A6" w:rsidRDefault="003C0DEE" w:rsidP="009E6B74">
            <w:pPr>
              <w:spacing w:after="0"/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  <w:b/>
              </w:rPr>
              <w:br/>
            </w:r>
            <w:r w:rsidR="005F0612" w:rsidRPr="00D440A6">
              <w:rPr>
                <w:rFonts w:ascii="Times New Roman" w:hAnsi="Times New Roman"/>
                <w:b/>
              </w:rPr>
              <w:t>Portefeuillehouder:</w:t>
            </w:r>
            <w:r w:rsidR="005F0612" w:rsidRPr="00D440A6">
              <w:rPr>
                <w:rFonts w:ascii="Times New Roman" w:hAnsi="Times New Roman"/>
              </w:rPr>
              <w:t xml:space="preserve"> </w:t>
            </w:r>
          </w:p>
          <w:p w:rsidR="00162318" w:rsidRPr="00D440A6" w:rsidRDefault="00A673BD" w:rsidP="009E6B74">
            <w:pPr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</w:rPr>
              <w:t>Spijk, J.K.N. van</w:t>
            </w:r>
          </w:p>
        </w:tc>
      </w:tr>
      <w:tr w:rsidR="00ED5635" w:rsidRPr="00D440A6" w:rsidTr="00F477F0">
        <w:tc>
          <w:tcPr>
            <w:tcW w:w="6912" w:type="dxa"/>
            <w:shd w:val="clear" w:color="auto" w:fill="auto"/>
          </w:tcPr>
          <w:p w:rsidR="00ED5635" w:rsidRPr="00D440A6" w:rsidRDefault="003C0DEE" w:rsidP="00F477F0">
            <w:pPr>
              <w:rPr>
                <w:rFonts w:ascii="Times New Roman" w:hAnsi="Times New Roman"/>
                <w:b/>
              </w:rPr>
            </w:pPr>
            <w:r w:rsidRPr="00D440A6">
              <w:rPr>
                <w:rFonts w:ascii="Times New Roman" w:hAnsi="Times New Roman"/>
                <w:b/>
              </w:rPr>
              <w:br/>
            </w:r>
            <w:r w:rsidR="00564543" w:rsidRPr="00D440A6">
              <w:rPr>
                <w:rFonts w:ascii="Times New Roman" w:hAnsi="Times New Roman"/>
                <w:b/>
              </w:rPr>
              <w:t>Co</w:t>
            </w:r>
            <w:r w:rsidR="00ED5635" w:rsidRPr="00D440A6">
              <w:rPr>
                <w:rFonts w:ascii="Times New Roman" w:hAnsi="Times New Roman"/>
                <w:b/>
              </w:rPr>
              <w:t>llege</w:t>
            </w:r>
            <w:r w:rsidR="00564543" w:rsidRPr="00D440A6">
              <w:rPr>
                <w:rFonts w:ascii="Times New Roman" w:hAnsi="Times New Roman"/>
                <w:b/>
              </w:rPr>
              <w:t>besluit</w:t>
            </w:r>
          </w:p>
          <w:p w:rsidR="00A673BD" w:rsidRPr="00D440A6" w:rsidRDefault="00A67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</w:rPr>
              <w:t>Het college stelt de informatienota over de effecten van de meicirculaire 2016 vast en stuurt deze ter informatie aan de raad.</w:t>
            </w:r>
          </w:p>
          <w:p w:rsidR="00ED5635" w:rsidRPr="00D440A6" w:rsidRDefault="00ED5635" w:rsidP="009E7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76" w:type="dxa"/>
            <w:shd w:val="clear" w:color="auto" w:fill="auto"/>
          </w:tcPr>
          <w:p w:rsidR="005F0612" w:rsidRPr="00D440A6" w:rsidRDefault="003C0DEE" w:rsidP="009E6B74">
            <w:pPr>
              <w:spacing w:after="0"/>
              <w:rPr>
                <w:rFonts w:ascii="Times New Roman" w:hAnsi="Times New Roman"/>
                <w:b/>
              </w:rPr>
            </w:pPr>
            <w:r w:rsidRPr="00D440A6">
              <w:rPr>
                <w:rFonts w:ascii="Times New Roman" w:hAnsi="Times New Roman"/>
                <w:b/>
              </w:rPr>
              <w:br/>
            </w:r>
            <w:r w:rsidR="0056196C" w:rsidRPr="00D440A6">
              <w:rPr>
                <w:rFonts w:ascii="Times New Roman" w:hAnsi="Times New Roman"/>
                <w:b/>
              </w:rPr>
              <w:t>V</w:t>
            </w:r>
            <w:r w:rsidR="005F0612" w:rsidRPr="00D440A6">
              <w:rPr>
                <w:rFonts w:ascii="Times New Roman" w:hAnsi="Times New Roman"/>
                <w:b/>
              </w:rPr>
              <w:t>ergadering</w:t>
            </w:r>
            <w:r w:rsidR="009E6B74" w:rsidRPr="00D440A6">
              <w:rPr>
                <w:rFonts w:ascii="Times New Roman" w:hAnsi="Times New Roman"/>
                <w:b/>
              </w:rPr>
              <w:t>:</w:t>
            </w:r>
          </w:p>
          <w:p w:rsidR="00ED5635" w:rsidRPr="00D440A6" w:rsidRDefault="00A673BD" w:rsidP="00D440A6">
            <w:pPr>
              <w:rPr>
                <w:rFonts w:ascii="Times New Roman" w:hAnsi="Times New Roman"/>
              </w:rPr>
            </w:pPr>
            <w:r w:rsidRPr="00D440A6">
              <w:rPr>
                <w:rFonts w:ascii="Times New Roman" w:hAnsi="Times New Roman"/>
              </w:rPr>
              <w:t>Vergadering BenW</w:t>
            </w:r>
            <w:r w:rsidR="005F0612" w:rsidRPr="00D440A6">
              <w:rPr>
                <w:rFonts w:ascii="Times New Roman" w:hAnsi="Times New Roman"/>
              </w:rPr>
              <w:t xml:space="preserve"> d.d. </w:t>
            </w:r>
            <w:r w:rsidRPr="00D440A6">
              <w:rPr>
                <w:rFonts w:ascii="Times New Roman" w:hAnsi="Times New Roman"/>
              </w:rPr>
              <w:t>21-6-2016</w:t>
            </w:r>
            <w:r w:rsidR="005F0612" w:rsidRPr="00D440A6">
              <w:rPr>
                <w:rFonts w:ascii="Times New Roman" w:hAnsi="Times New Roman"/>
              </w:rPr>
              <w:br/>
            </w:r>
            <w:r w:rsidRPr="00D440A6">
              <w:rPr>
                <w:rFonts w:ascii="Times New Roman" w:hAnsi="Times New Roman"/>
              </w:rPr>
              <w:br/>
            </w:r>
          </w:p>
        </w:tc>
      </w:tr>
    </w:tbl>
    <w:p w:rsidR="00B1030C" w:rsidRPr="00D440A6" w:rsidRDefault="00B1030C" w:rsidP="00866761"/>
    <w:sectPr w:rsidR="00B1030C" w:rsidRPr="00D440A6" w:rsidSect="0094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693" w:right="1361" w:bottom="1627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3BD" w:rsidRDefault="00A673BD" w:rsidP="00790E3A">
      <w:pPr>
        <w:spacing w:after="0" w:line="240" w:lineRule="auto"/>
      </w:pPr>
      <w:r>
        <w:separator/>
      </w:r>
    </w:p>
  </w:endnote>
  <w:endnote w:type="continuationSeparator" w:id="0">
    <w:p w:rsidR="00A673BD" w:rsidRDefault="00A673BD" w:rsidP="00790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3BD" w:rsidRDefault="00A673BD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3BD" w:rsidRDefault="00A673BD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3BD" w:rsidRDefault="00A673BD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3BD" w:rsidRDefault="00A673BD" w:rsidP="00790E3A">
      <w:pPr>
        <w:spacing w:after="0" w:line="240" w:lineRule="auto"/>
      </w:pPr>
      <w:r>
        <w:separator/>
      </w:r>
    </w:p>
  </w:footnote>
  <w:footnote w:type="continuationSeparator" w:id="0">
    <w:p w:rsidR="00A673BD" w:rsidRDefault="00A673BD" w:rsidP="00790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3BD" w:rsidRDefault="00A673BD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E02E10" w:rsidRPr="00B8707F" w:rsidRDefault="00A673BD" w:rsidP="00E02E10">
    <w:pPr>
      <w:pStyle w:val="Koptekst"/>
      <w:tabs>
        <w:tab w:val="left" w:pos="1644"/>
      </w:tabs>
      <w:spacing w:after="0" w:line="240" w:lineRule="auto"/>
      <w:rPr>
        <w:rFonts w:ascii="Times New Roman" w:hAnsi="Times New Roman"/>
      </w:rPr>
    </w:pPr>
    <w:r>
      <w:rPr>
        <w:rFonts w:ascii="Times New Roman" w:hAnsi="Times New Roman"/>
      </w:rPr>
      <w:t>2016</w:t>
    </w:r>
    <w:r w:rsidR="00E02E10" w:rsidRPr="00B8707F">
      <w:rPr>
        <w:rFonts w:ascii="Times New Roman" w:hAnsi="Times New Roman"/>
      </w:rPr>
      <w:t>/</w:t>
    </w:r>
    <w:r>
      <w:rPr>
        <w:rFonts w:ascii="Times New Roman" w:hAnsi="Times New Roman"/>
      </w:rPr>
      <w:t>284922</w:t>
    </w:r>
    <w:r w:rsidR="00E02E10" w:rsidRPr="00B8707F">
      <w:rPr>
        <w:rFonts w:ascii="Times New Roman" w:hAnsi="Times New Roman"/>
      </w:rPr>
      <w:t xml:space="preserve"> </w:t>
    </w:r>
    <w:r>
      <w:rPr>
        <w:rFonts w:ascii="Times New Roman" w:hAnsi="Times New Roman"/>
      </w:rPr>
      <w:t>1. Raadsinformatieformulier</w:t>
    </w:r>
  </w:p>
  <w:p w:rsidR="00283F50" w:rsidRPr="00E02E10" w:rsidRDefault="00E02E10" w:rsidP="00E02E10">
    <w:pPr>
      <w:spacing w:after="0" w:line="240" w:lineRule="auto"/>
    </w:pPr>
    <w:r>
      <w:fldChar w:fldCharType="begin"/>
    </w:r>
    <w:r>
      <w:instrText xml:space="preserve"> PAGE  \* MERGEFORMAT </w:instrText>
    </w:r>
    <w:r>
      <w:fldChar w:fldCharType="separate"/>
    </w:r>
    <w:r w:rsidR="00A673BD">
      <w:rPr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F50" w:rsidRDefault="008934F6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90170" distR="90170" simplePos="0" relativeHeight="251657216" behindDoc="0" locked="0" layoutInCell="1" allowOverlap="1">
              <wp:simplePos x="0" y="0"/>
              <wp:positionH relativeFrom="page">
                <wp:posOffset>2584450</wp:posOffset>
              </wp:positionH>
              <wp:positionV relativeFrom="page">
                <wp:posOffset>736600</wp:posOffset>
              </wp:positionV>
              <wp:extent cx="4789805" cy="746760"/>
              <wp:effectExtent l="0" t="0" r="0" b="0"/>
              <wp:wrapSquare wrapText="largest"/>
              <wp:docPr id="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9805" cy="7467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3F50" w:rsidRDefault="003B3BFE" w:rsidP="00283F50">
                          <w:pPr>
                            <w:pStyle w:val="KopGroot"/>
                            <w:tabs>
                              <w:tab w:val="left" w:pos="284"/>
                            </w:tabs>
                            <w:rPr>
                              <w:bCs/>
                              <w:i/>
                              <w:iCs/>
                              <w:color w:val="999999"/>
                              <w:sz w:val="96"/>
                            </w:rPr>
                          </w:pPr>
                          <w:r>
                            <w:rPr>
                              <w:bCs/>
                              <w:i/>
                              <w:iCs/>
                              <w:color w:val="999999"/>
                              <w:sz w:val="96"/>
                            </w:rPr>
                            <w:t>Raadsinformatie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03.5pt;margin-top:58pt;width:377.15pt;height:58.8pt;z-index:251657216;visibility:visible;mso-wrap-style:square;mso-width-percent:0;mso-height-percent:0;mso-wrap-distance-left:7.1pt;mso-wrap-distance-top:0;mso-wrap-distance-right:7.1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" stroked="f">
              <v:fill opacity="0"/>
              <v:textbox inset="0,0,0,0">
                <w:txbxContent>
                  <w:p w:rsidR="00283F50" w:rsidRDefault="003B3BFE" w:rsidP="00283F50">
                    <w:pPr>
                      <w:pStyle w:val="KopGroot"/>
                      <w:tabs>
                        <w:tab w:val="left" w:pos="284"/>
                      </w:tabs>
                      <w:rPr>
                        <w:bCs/>
                        <w:i/>
                        <w:iCs/>
                        <w:color w:val="999999"/>
                        <w:sz w:val="96"/>
                      </w:rPr>
                    </w:pPr>
                    <w:r>
                      <w:rPr>
                        <w:bCs/>
                        <w:i/>
                        <w:iCs/>
                        <w:color w:val="999999"/>
                        <w:sz w:val="96"/>
                      </w:rPr>
                      <w:t>Raadsinformatie</w:t>
                    </w:r>
                  </w:p>
                </w:txbxContent>
              </v:textbox>
              <w10:wrap type="square" side="largest" anchorx="page" anchory="pag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428625</wp:posOffset>
          </wp:positionH>
          <wp:positionV relativeFrom="page">
            <wp:posOffset>447675</wp:posOffset>
          </wp:positionV>
          <wp:extent cx="1410970" cy="942975"/>
          <wp:effectExtent l="0" t="0" r="0" b="9525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970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3BD"/>
    <w:rsid w:val="000052EF"/>
    <w:rsid w:val="0007796D"/>
    <w:rsid w:val="0009371E"/>
    <w:rsid w:val="000B1C90"/>
    <w:rsid w:val="000C55CA"/>
    <w:rsid w:val="00110FFD"/>
    <w:rsid w:val="00113F73"/>
    <w:rsid w:val="001458A1"/>
    <w:rsid w:val="00162318"/>
    <w:rsid w:val="00177EE4"/>
    <w:rsid w:val="001B5493"/>
    <w:rsid w:val="001E57F1"/>
    <w:rsid w:val="00273573"/>
    <w:rsid w:val="00283F50"/>
    <w:rsid w:val="002D63F3"/>
    <w:rsid w:val="003320AB"/>
    <w:rsid w:val="003B3BFE"/>
    <w:rsid w:val="003C0DEE"/>
    <w:rsid w:val="003D5BE8"/>
    <w:rsid w:val="00436438"/>
    <w:rsid w:val="004A1ABB"/>
    <w:rsid w:val="0056196C"/>
    <w:rsid w:val="00564543"/>
    <w:rsid w:val="005813FF"/>
    <w:rsid w:val="00592C49"/>
    <w:rsid w:val="005F0612"/>
    <w:rsid w:val="005F1996"/>
    <w:rsid w:val="00605976"/>
    <w:rsid w:val="00693FBF"/>
    <w:rsid w:val="00714DAF"/>
    <w:rsid w:val="00760ABA"/>
    <w:rsid w:val="0077334F"/>
    <w:rsid w:val="00790E3A"/>
    <w:rsid w:val="00794BDD"/>
    <w:rsid w:val="007C5420"/>
    <w:rsid w:val="007F3383"/>
    <w:rsid w:val="008149C5"/>
    <w:rsid w:val="0083197B"/>
    <w:rsid w:val="00866761"/>
    <w:rsid w:val="0087346F"/>
    <w:rsid w:val="008934F6"/>
    <w:rsid w:val="00894B0F"/>
    <w:rsid w:val="008B4AD5"/>
    <w:rsid w:val="008C560F"/>
    <w:rsid w:val="008D312A"/>
    <w:rsid w:val="008E004D"/>
    <w:rsid w:val="00943AAA"/>
    <w:rsid w:val="009560F6"/>
    <w:rsid w:val="0097028C"/>
    <w:rsid w:val="009A7F20"/>
    <w:rsid w:val="009E6B74"/>
    <w:rsid w:val="009E70CC"/>
    <w:rsid w:val="00A0651E"/>
    <w:rsid w:val="00A43387"/>
    <w:rsid w:val="00A673BD"/>
    <w:rsid w:val="00AD28B2"/>
    <w:rsid w:val="00AF13B4"/>
    <w:rsid w:val="00B1030C"/>
    <w:rsid w:val="00B31253"/>
    <w:rsid w:val="00B67A05"/>
    <w:rsid w:val="00B8707F"/>
    <w:rsid w:val="00B87692"/>
    <w:rsid w:val="00BD2AA6"/>
    <w:rsid w:val="00C919DE"/>
    <w:rsid w:val="00CC6AA7"/>
    <w:rsid w:val="00CF5DD4"/>
    <w:rsid w:val="00D07302"/>
    <w:rsid w:val="00D12058"/>
    <w:rsid w:val="00D16655"/>
    <w:rsid w:val="00D22A92"/>
    <w:rsid w:val="00D31A7E"/>
    <w:rsid w:val="00D440A6"/>
    <w:rsid w:val="00D54091"/>
    <w:rsid w:val="00D706DC"/>
    <w:rsid w:val="00D743FC"/>
    <w:rsid w:val="00D81F12"/>
    <w:rsid w:val="00D90C85"/>
    <w:rsid w:val="00DA0A06"/>
    <w:rsid w:val="00DB0F21"/>
    <w:rsid w:val="00E02E10"/>
    <w:rsid w:val="00E26EFD"/>
    <w:rsid w:val="00E2741D"/>
    <w:rsid w:val="00E46498"/>
    <w:rsid w:val="00E744A6"/>
    <w:rsid w:val="00EA075D"/>
    <w:rsid w:val="00ED5635"/>
    <w:rsid w:val="00F209C8"/>
    <w:rsid w:val="00F477F0"/>
    <w:rsid w:val="00F74AE8"/>
    <w:rsid w:val="00FA1FB7"/>
    <w:rsid w:val="00FF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10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790E3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790E3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790E3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90E3A"/>
    <w:rPr>
      <w:sz w:val="22"/>
      <w:szCs w:val="22"/>
      <w:lang w:eastAsia="en-US"/>
    </w:rPr>
  </w:style>
  <w:style w:type="paragraph" w:customStyle="1" w:styleId="KopGroot">
    <w:name w:val="KopGroot"/>
    <w:basedOn w:val="Standaard"/>
    <w:rsid w:val="00790E3A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77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177EE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10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790E3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790E3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790E3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90E3A"/>
    <w:rPr>
      <w:sz w:val="22"/>
      <w:szCs w:val="22"/>
      <w:lang w:eastAsia="en-US"/>
    </w:rPr>
  </w:style>
  <w:style w:type="paragraph" w:customStyle="1" w:styleId="KopGroot">
    <w:name w:val="KopGroot"/>
    <w:basedOn w:val="Standaard"/>
    <w:rsid w:val="00790E3A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77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177EE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Verseon\PVerseon\Sjablonen\BestuurlijkTraject\Raadsinformatie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Raadsinformatie.dot</Template>
  <TotalTime>1</TotalTime>
  <Pages>1</Pages>
  <Words>216</Words>
  <Characters>1194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Haarlem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Perisutti</dc:creator>
  <cp:lastModifiedBy>Carla van Esveld</cp:lastModifiedBy>
  <cp:revision>2</cp:revision>
  <cp:lastPrinted>2015-05-06T11:26:00Z</cp:lastPrinted>
  <dcterms:created xsi:type="dcterms:W3CDTF">2016-06-24T11:50:00Z</dcterms:created>
  <dcterms:modified xsi:type="dcterms:W3CDTF">2016-06-24T11:50:00Z</dcterms:modified>
</cp:coreProperties>
</file>